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6C3" w:rsidRPr="00EE05D0" w:rsidRDefault="00A666C3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pacing w:val="9"/>
          <w:sz w:val="36"/>
          <w:szCs w:val="36"/>
        </w:rPr>
        <w:t xml:space="preserve">Совет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10"/>
          <w:sz w:val="36"/>
          <w:szCs w:val="36"/>
        </w:rPr>
        <w:t>муниципального района Республики Мордовия</w:t>
      </w:r>
    </w:p>
    <w:p w:rsidR="00A666C3" w:rsidRDefault="00A666C3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A666C3" w:rsidRDefault="00A666C3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E05D0">
        <w:rPr>
          <w:rFonts w:ascii="Times New Roman" w:hAnsi="Times New Roman"/>
          <w:b/>
          <w:sz w:val="36"/>
          <w:szCs w:val="36"/>
        </w:rPr>
        <w:t>РЕШЕНИЕ</w:t>
      </w:r>
    </w:p>
    <w:p w:rsidR="00A666C3" w:rsidRPr="00EE05D0" w:rsidRDefault="00A666C3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A666C3" w:rsidRPr="00EE05D0" w:rsidRDefault="00A666C3" w:rsidP="000C4E04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z w:val="36"/>
          <w:szCs w:val="36"/>
        </w:rPr>
        <w:t xml:space="preserve">Совета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 xml:space="preserve">муниципального района Республики Мордовия </w:t>
      </w:r>
    </w:p>
    <w:p w:rsidR="00A666C3" w:rsidRPr="00EE05D0" w:rsidRDefault="00A666C3" w:rsidP="000C4E04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>
        <w:rPr>
          <w:rFonts w:ascii="Times New Roman" w:hAnsi="Times New Roman"/>
          <w:b/>
          <w:color w:val="000000"/>
          <w:spacing w:val="-3"/>
          <w:sz w:val="36"/>
          <w:szCs w:val="36"/>
        </w:rPr>
        <w:t>шес</w:t>
      </w: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>того созыва</w:t>
      </w:r>
    </w:p>
    <w:p w:rsidR="00A666C3" w:rsidRPr="00EE05D0" w:rsidRDefault="00A666C3" w:rsidP="000C4E0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66C3" w:rsidRPr="00EE05D0" w:rsidRDefault="00A666C3" w:rsidP="000C4E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05D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26 декабря  </w:t>
      </w:r>
      <w:r w:rsidRPr="00EE05D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EE05D0">
        <w:rPr>
          <w:rFonts w:ascii="Times New Roman" w:hAnsi="Times New Roman"/>
          <w:sz w:val="28"/>
          <w:szCs w:val="28"/>
        </w:rPr>
        <w:t xml:space="preserve"> года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149</w:t>
      </w:r>
    </w:p>
    <w:p w:rsidR="00A666C3" w:rsidRPr="00EE05D0" w:rsidRDefault="00A666C3" w:rsidP="000C4E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05D0">
        <w:rPr>
          <w:rFonts w:ascii="Times New Roman" w:hAnsi="Times New Roman"/>
          <w:sz w:val="24"/>
          <w:szCs w:val="24"/>
        </w:rPr>
        <w:t>с. Большое Игнатово</w:t>
      </w:r>
    </w:p>
    <w:p w:rsidR="00A666C3" w:rsidRDefault="00A666C3" w:rsidP="000C4E04">
      <w:pPr>
        <w:pStyle w:val="Heading6"/>
        <w:rPr>
          <w:bCs w:val="0"/>
          <w:sz w:val="28"/>
          <w:szCs w:val="28"/>
        </w:rPr>
      </w:pPr>
    </w:p>
    <w:p w:rsidR="00A666C3" w:rsidRPr="00EE05D0" w:rsidRDefault="00A666C3" w:rsidP="000C4E04">
      <w:pPr>
        <w:pStyle w:val="Heading6"/>
        <w:rPr>
          <w:sz w:val="28"/>
          <w:szCs w:val="28"/>
        </w:rPr>
      </w:pPr>
      <w:r w:rsidRPr="00EE05D0">
        <w:rPr>
          <w:bCs w:val="0"/>
          <w:sz w:val="28"/>
          <w:szCs w:val="28"/>
        </w:rPr>
        <w:tab/>
      </w:r>
    </w:p>
    <w:p w:rsidR="00A666C3" w:rsidRDefault="00A666C3" w:rsidP="00F338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72F75">
        <w:rPr>
          <w:rFonts w:ascii="Times New Roman" w:hAnsi="Times New Roman" w:cs="Times New Roman"/>
          <w:sz w:val="28"/>
          <w:szCs w:val="28"/>
        </w:rPr>
        <w:t>Об итогах оперативно – служебной деятельности ПП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F75">
        <w:rPr>
          <w:rFonts w:ascii="Times New Roman" w:hAnsi="Times New Roman" w:cs="Times New Roman"/>
          <w:sz w:val="28"/>
          <w:szCs w:val="28"/>
        </w:rPr>
        <w:t xml:space="preserve">7 по обслуживанию Большеигнатовского района ММО МВД РФ «Ичалковский» </w:t>
      </w:r>
    </w:p>
    <w:p w:rsidR="00A666C3" w:rsidRPr="00472F75" w:rsidRDefault="00A666C3" w:rsidP="00F338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72F75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72F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месяцев</w:t>
      </w:r>
      <w:r w:rsidRPr="00472F7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72F7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666C3" w:rsidRPr="0094386C" w:rsidRDefault="00A666C3" w:rsidP="006538B6">
      <w:pPr>
        <w:shd w:val="clear" w:color="auto" w:fill="FFFFFF"/>
        <w:ind w:right="595"/>
        <w:rPr>
          <w:b/>
          <w:sz w:val="28"/>
          <w:szCs w:val="28"/>
        </w:rPr>
      </w:pPr>
    </w:p>
    <w:p w:rsidR="00A666C3" w:rsidRPr="00F3389F" w:rsidRDefault="00A666C3" w:rsidP="00F338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389F">
        <w:rPr>
          <w:rFonts w:ascii="Times New Roman" w:hAnsi="Times New Roman" w:cs="Times New Roman"/>
          <w:sz w:val="28"/>
          <w:szCs w:val="28"/>
        </w:rPr>
        <w:t xml:space="preserve">          Заслушав и обсудив отчет начальника ПП №7 по обслуживанию Большеигнатовского района ММО МВД России «Ичалковский» - Бочкарева И.Б. «Об итогах оперативно – служебной деятельности ПП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89F">
        <w:rPr>
          <w:rFonts w:ascii="Times New Roman" w:hAnsi="Times New Roman" w:cs="Times New Roman"/>
          <w:sz w:val="28"/>
          <w:szCs w:val="28"/>
        </w:rPr>
        <w:t>7 по обслуживанию Большеигнатовского района ММО МВД РФ «Ичалковский» за 12 месяцев 2017 года»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666C3" w:rsidRPr="00F3389F" w:rsidRDefault="00A666C3" w:rsidP="00F338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389F">
        <w:rPr>
          <w:rFonts w:ascii="Times New Roman" w:hAnsi="Times New Roman"/>
          <w:b/>
          <w:sz w:val="28"/>
          <w:szCs w:val="28"/>
        </w:rPr>
        <w:t>Совет депутатов Большеигнатовского муниципального района</w:t>
      </w:r>
    </w:p>
    <w:p w:rsidR="00A666C3" w:rsidRDefault="00A666C3" w:rsidP="00F338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389F">
        <w:rPr>
          <w:rFonts w:ascii="Times New Roman" w:hAnsi="Times New Roman"/>
          <w:b/>
          <w:sz w:val="28"/>
          <w:szCs w:val="28"/>
        </w:rPr>
        <w:t>РЕШИЛ:</w:t>
      </w:r>
    </w:p>
    <w:p w:rsidR="00A666C3" w:rsidRPr="00F3389F" w:rsidRDefault="00A666C3" w:rsidP="00F338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66C3" w:rsidRPr="000F6506" w:rsidRDefault="00A666C3" w:rsidP="00F338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F6506">
        <w:rPr>
          <w:rFonts w:ascii="Times New Roman" w:hAnsi="Times New Roman" w:cs="Times New Roman"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0F6506">
        <w:rPr>
          <w:rFonts w:ascii="Times New Roman" w:hAnsi="Times New Roman" w:cs="Times New Roman"/>
          <w:sz w:val="28"/>
          <w:szCs w:val="28"/>
        </w:rPr>
        <w:t>Отчет начальника ПП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506">
        <w:rPr>
          <w:rFonts w:ascii="Times New Roman" w:hAnsi="Times New Roman" w:cs="Times New Roman"/>
          <w:sz w:val="28"/>
          <w:szCs w:val="28"/>
        </w:rPr>
        <w:t xml:space="preserve">7 по обслуживанию Большеигнатовского района ММО МВД России «Ичалковский» - </w:t>
      </w:r>
      <w:r>
        <w:rPr>
          <w:rFonts w:ascii="Times New Roman" w:hAnsi="Times New Roman" w:cs="Times New Roman"/>
          <w:sz w:val="28"/>
          <w:szCs w:val="28"/>
        </w:rPr>
        <w:t>Бочкарева И.Б.</w:t>
      </w:r>
      <w:r w:rsidRPr="000F6506">
        <w:rPr>
          <w:rFonts w:ascii="Times New Roman" w:hAnsi="Times New Roman" w:cs="Times New Roman"/>
          <w:sz w:val="28"/>
          <w:szCs w:val="28"/>
        </w:rPr>
        <w:t xml:space="preserve"> «Об итогах оперативно – служебной деятел</w:t>
      </w:r>
      <w:r>
        <w:rPr>
          <w:rFonts w:ascii="Times New Roman" w:hAnsi="Times New Roman" w:cs="Times New Roman"/>
          <w:sz w:val="28"/>
          <w:szCs w:val="28"/>
        </w:rPr>
        <w:t xml:space="preserve">ьности ПП № 7 </w:t>
      </w:r>
      <w:r w:rsidRPr="000F6506">
        <w:rPr>
          <w:rFonts w:ascii="Times New Roman" w:hAnsi="Times New Roman" w:cs="Times New Roman"/>
          <w:sz w:val="28"/>
          <w:szCs w:val="28"/>
        </w:rPr>
        <w:t xml:space="preserve">по обслуживанию Большеигнатовского </w:t>
      </w:r>
      <w:r>
        <w:rPr>
          <w:rFonts w:ascii="Times New Roman" w:hAnsi="Times New Roman" w:cs="Times New Roman"/>
          <w:sz w:val="28"/>
          <w:szCs w:val="28"/>
        </w:rPr>
        <w:t>района ММО МВД РФ</w:t>
      </w:r>
      <w:r w:rsidRPr="000F6506">
        <w:rPr>
          <w:rFonts w:ascii="Times New Roman" w:hAnsi="Times New Roman" w:cs="Times New Roman"/>
          <w:sz w:val="28"/>
          <w:szCs w:val="28"/>
        </w:rPr>
        <w:t xml:space="preserve"> «Ичалковский» за </w:t>
      </w:r>
      <w:r>
        <w:rPr>
          <w:rFonts w:ascii="Times New Roman" w:hAnsi="Times New Roman" w:cs="Times New Roman"/>
          <w:sz w:val="28"/>
          <w:szCs w:val="28"/>
        </w:rPr>
        <w:t xml:space="preserve">12 месяцев </w:t>
      </w:r>
      <w:r w:rsidRPr="000F650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F6506">
        <w:rPr>
          <w:rFonts w:ascii="Times New Roman" w:hAnsi="Times New Roman" w:cs="Times New Roman"/>
          <w:sz w:val="28"/>
          <w:szCs w:val="28"/>
        </w:rPr>
        <w:t xml:space="preserve"> года»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A666C3" w:rsidRPr="00F3389F" w:rsidRDefault="00A666C3" w:rsidP="00F3389F">
      <w:pPr>
        <w:shd w:val="clear" w:color="auto" w:fill="FFFFFF"/>
        <w:ind w:right="18"/>
        <w:jc w:val="both"/>
        <w:rPr>
          <w:rFonts w:ascii="Times New Roman" w:hAnsi="Times New Roman"/>
          <w:sz w:val="28"/>
          <w:szCs w:val="28"/>
        </w:rPr>
      </w:pPr>
      <w:r w:rsidRPr="00F3389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3389F">
        <w:rPr>
          <w:rFonts w:ascii="Times New Roman" w:hAnsi="Times New Roman"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A666C3" w:rsidRDefault="00A666C3" w:rsidP="00A307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66C3" w:rsidRPr="00F90419" w:rsidRDefault="00A666C3" w:rsidP="00A307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419">
        <w:rPr>
          <w:rFonts w:ascii="Times New Roman" w:hAnsi="Times New Roman"/>
          <w:sz w:val="28"/>
          <w:szCs w:val="28"/>
        </w:rPr>
        <w:t xml:space="preserve">Глава Большеигнатовского </w:t>
      </w:r>
    </w:p>
    <w:p w:rsidR="00A666C3" w:rsidRDefault="00A666C3" w:rsidP="00A30788">
      <w:pPr>
        <w:tabs>
          <w:tab w:val="left" w:pos="68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41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F90419">
        <w:rPr>
          <w:rFonts w:ascii="Times New Roman" w:hAnsi="Times New Roman"/>
          <w:sz w:val="28"/>
          <w:szCs w:val="28"/>
        </w:rPr>
        <w:tab/>
        <w:t>Т.Н. Полозова</w:t>
      </w:r>
    </w:p>
    <w:p w:rsidR="00A666C3" w:rsidRDefault="00A666C3" w:rsidP="00A3078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666C3" w:rsidRDefault="00A666C3" w:rsidP="008F7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7067">
        <w:rPr>
          <w:rFonts w:ascii="Times New Roman" w:hAnsi="Times New Roman"/>
          <w:bCs/>
          <w:sz w:val="28"/>
          <w:szCs w:val="28"/>
        </w:rPr>
        <w:t xml:space="preserve">Председатель Совета </w:t>
      </w:r>
      <w:r w:rsidRPr="008F7067">
        <w:rPr>
          <w:rFonts w:ascii="Times New Roman" w:hAnsi="Times New Roman"/>
          <w:sz w:val="28"/>
          <w:szCs w:val="28"/>
        </w:rPr>
        <w:t>депутатов</w:t>
      </w:r>
    </w:p>
    <w:p w:rsidR="00A666C3" w:rsidRPr="008F7067" w:rsidRDefault="00A666C3" w:rsidP="008F706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Большеигнатовского муниципального района                     </w:t>
      </w:r>
      <w:r w:rsidRPr="008F7067">
        <w:rPr>
          <w:rFonts w:ascii="Times New Roman" w:hAnsi="Times New Roman"/>
          <w:sz w:val="28"/>
          <w:szCs w:val="28"/>
        </w:rPr>
        <w:t>В.Н.  Кечемайкин</w:t>
      </w:r>
    </w:p>
    <w:sectPr w:rsidR="00A666C3" w:rsidRPr="008F7067" w:rsidSect="008E152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34C7"/>
    <w:multiLevelType w:val="hybridMultilevel"/>
    <w:tmpl w:val="5ED45F18"/>
    <w:lvl w:ilvl="0" w:tplc="CAB2A08A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A5712D4"/>
    <w:multiLevelType w:val="hybridMultilevel"/>
    <w:tmpl w:val="41A26656"/>
    <w:lvl w:ilvl="0" w:tplc="B59A613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  <w:rPr>
        <w:rFonts w:cs="Times New Roman"/>
      </w:rPr>
    </w:lvl>
  </w:abstractNum>
  <w:abstractNum w:abstractNumId="2">
    <w:nsid w:val="4C2D3196"/>
    <w:multiLevelType w:val="hybridMultilevel"/>
    <w:tmpl w:val="70B07CBE"/>
    <w:lvl w:ilvl="0" w:tplc="C61E22F4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5B3669EA"/>
    <w:multiLevelType w:val="hybridMultilevel"/>
    <w:tmpl w:val="B868F2B0"/>
    <w:lvl w:ilvl="0" w:tplc="7CB47A8C">
      <w:start w:val="1"/>
      <w:numFmt w:val="decimal"/>
      <w:lvlText w:val="%1."/>
      <w:lvlJc w:val="left"/>
      <w:pPr>
        <w:ind w:left="1620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4E04"/>
    <w:rsid w:val="00040F66"/>
    <w:rsid w:val="000C4E04"/>
    <w:rsid w:val="000F4024"/>
    <w:rsid w:val="000F6506"/>
    <w:rsid w:val="0011197A"/>
    <w:rsid w:val="001740CE"/>
    <w:rsid w:val="001808CD"/>
    <w:rsid w:val="001C5301"/>
    <w:rsid w:val="001C6270"/>
    <w:rsid w:val="002107B8"/>
    <w:rsid w:val="00244FB7"/>
    <w:rsid w:val="002721CC"/>
    <w:rsid w:val="002C4186"/>
    <w:rsid w:val="00314676"/>
    <w:rsid w:val="0033152D"/>
    <w:rsid w:val="00344CF2"/>
    <w:rsid w:val="003625AC"/>
    <w:rsid w:val="00384710"/>
    <w:rsid w:val="003F0E13"/>
    <w:rsid w:val="00424D02"/>
    <w:rsid w:val="00433BB7"/>
    <w:rsid w:val="004378EA"/>
    <w:rsid w:val="00472F75"/>
    <w:rsid w:val="004A41E5"/>
    <w:rsid w:val="004B2436"/>
    <w:rsid w:val="00534074"/>
    <w:rsid w:val="005510FA"/>
    <w:rsid w:val="005B5D35"/>
    <w:rsid w:val="005E259F"/>
    <w:rsid w:val="005E2AEB"/>
    <w:rsid w:val="00625D91"/>
    <w:rsid w:val="006538B6"/>
    <w:rsid w:val="00691A25"/>
    <w:rsid w:val="006A367A"/>
    <w:rsid w:val="00702509"/>
    <w:rsid w:val="007036B3"/>
    <w:rsid w:val="00742F25"/>
    <w:rsid w:val="0074611C"/>
    <w:rsid w:val="00750C04"/>
    <w:rsid w:val="00761024"/>
    <w:rsid w:val="00822D76"/>
    <w:rsid w:val="008629DF"/>
    <w:rsid w:val="00884B6D"/>
    <w:rsid w:val="008D6E66"/>
    <w:rsid w:val="008E1529"/>
    <w:rsid w:val="008F7067"/>
    <w:rsid w:val="0094386C"/>
    <w:rsid w:val="0094519A"/>
    <w:rsid w:val="00957134"/>
    <w:rsid w:val="00984CAA"/>
    <w:rsid w:val="0098728B"/>
    <w:rsid w:val="00987EC8"/>
    <w:rsid w:val="00995810"/>
    <w:rsid w:val="009A250D"/>
    <w:rsid w:val="009D382C"/>
    <w:rsid w:val="009D7D4B"/>
    <w:rsid w:val="009E5119"/>
    <w:rsid w:val="00A0361B"/>
    <w:rsid w:val="00A30788"/>
    <w:rsid w:val="00A666C3"/>
    <w:rsid w:val="00A93121"/>
    <w:rsid w:val="00B65429"/>
    <w:rsid w:val="00B75F25"/>
    <w:rsid w:val="00BA2BA8"/>
    <w:rsid w:val="00C352D9"/>
    <w:rsid w:val="00D460AD"/>
    <w:rsid w:val="00D51E57"/>
    <w:rsid w:val="00D60A1C"/>
    <w:rsid w:val="00E23E6D"/>
    <w:rsid w:val="00E426AA"/>
    <w:rsid w:val="00E80A49"/>
    <w:rsid w:val="00E8491F"/>
    <w:rsid w:val="00E94AFE"/>
    <w:rsid w:val="00EE05D0"/>
    <w:rsid w:val="00F3389F"/>
    <w:rsid w:val="00F55A54"/>
    <w:rsid w:val="00F90419"/>
    <w:rsid w:val="00FD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82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0C4E0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C4E04"/>
    <w:pPr>
      <w:keepNext/>
      <w:spacing w:after="0" w:line="240" w:lineRule="auto"/>
      <w:jc w:val="center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E04"/>
    <w:rPr>
      <w:rFonts w:ascii="Arial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4E04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0C4E04"/>
    <w:pPr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1">
    <w:name w:val="Абзац списка1"/>
    <w:basedOn w:val="Normal"/>
    <w:uiPriority w:val="99"/>
    <w:rsid w:val="000C4E04"/>
    <w:pPr>
      <w:ind w:left="720"/>
    </w:pPr>
  </w:style>
  <w:style w:type="paragraph" w:styleId="ListParagraph">
    <w:name w:val="List Paragraph"/>
    <w:basedOn w:val="Normal"/>
    <w:uiPriority w:val="99"/>
    <w:qFormat/>
    <w:rsid w:val="00B65429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Normal"/>
    <w:next w:val="Normal"/>
    <w:uiPriority w:val="99"/>
    <w:semiHidden/>
    <w:rsid w:val="00B6542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">
    <w:name w:val="Сравнение редакций. Добавленный фрагмент"/>
    <w:uiPriority w:val="99"/>
    <w:rsid w:val="00D460AD"/>
    <w:rPr>
      <w:color w:val="000000"/>
      <w:shd w:val="clear" w:color="auto" w:fill="C1D7FF"/>
    </w:rPr>
  </w:style>
  <w:style w:type="character" w:customStyle="1" w:styleId="a0">
    <w:name w:val="Цветовое выделение"/>
    <w:uiPriority w:val="99"/>
    <w:rsid w:val="00D460AD"/>
    <w:rPr>
      <w:b/>
      <w:color w:val="26282F"/>
    </w:rPr>
  </w:style>
  <w:style w:type="paragraph" w:customStyle="1" w:styleId="a1">
    <w:name w:val="Заголовок статьи"/>
    <w:basedOn w:val="Normal"/>
    <w:next w:val="Normal"/>
    <w:uiPriority w:val="99"/>
    <w:rsid w:val="00D460A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2">
    <w:name w:val="Гипертекстовая ссылка"/>
    <w:basedOn w:val="a0"/>
    <w:uiPriority w:val="99"/>
    <w:rsid w:val="008D6E66"/>
    <w:rPr>
      <w:rFonts w:cs="Times New Roman"/>
      <w:color w:val="106BBE"/>
    </w:rPr>
  </w:style>
  <w:style w:type="paragraph" w:customStyle="1" w:styleId="a3">
    <w:name w:val="Знак"/>
    <w:basedOn w:val="Normal"/>
    <w:uiPriority w:val="99"/>
    <w:rsid w:val="00A30788"/>
    <w:pPr>
      <w:spacing w:before="100" w:beforeAutospacing="1" w:after="100" w:afterAutospacing="1" w:line="240" w:lineRule="auto"/>
      <w:ind w:firstLine="567"/>
      <w:jc w:val="both"/>
    </w:pPr>
    <w:rPr>
      <w:rFonts w:ascii="Tahoma" w:hAnsi="Tahoma"/>
      <w:b/>
      <w:bCs/>
      <w:i/>
      <w:iCs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200</Words>
  <Characters>1146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Большеигнатовского муниципального района Республики Мордовия</dc:title>
  <dc:subject/>
  <dc:creator>Для работы</dc:creator>
  <cp:keywords/>
  <dc:description/>
  <cp:lastModifiedBy>Для работы</cp:lastModifiedBy>
  <cp:revision>8</cp:revision>
  <cp:lastPrinted>2017-12-22T11:40:00Z</cp:lastPrinted>
  <dcterms:created xsi:type="dcterms:W3CDTF">2017-12-22T12:06:00Z</dcterms:created>
  <dcterms:modified xsi:type="dcterms:W3CDTF">2018-01-10T12:45:00Z</dcterms:modified>
</cp:coreProperties>
</file>